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C29CD">
        <w:rPr>
          <w:rFonts w:cs="Arial"/>
          <w:b/>
          <w:caps/>
          <w:sz w:val="28"/>
          <w:szCs w:val="28"/>
        </w:rPr>
        <w:t>508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947809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47809">
              <w:rPr>
                <w:rFonts w:cs="Arial"/>
                <w:sz w:val="20"/>
                <w:szCs w:val="20"/>
              </w:rPr>
              <w:t>À EDP, solicitando a troca de poste localizado na Rua Machado de Assis, em frente ao nº 140, na Vila Zezé,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947809" w:rsidRPr="00947809">
        <w:rPr>
          <w:rFonts w:cs="Arial"/>
        </w:rPr>
        <w:t xml:space="preserve">à EDP solicitando a troca de </w:t>
      </w:r>
      <w:r w:rsidR="009C32F0">
        <w:rPr>
          <w:rFonts w:cs="Arial"/>
        </w:rPr>
        <w:t xml:space="preserve">um </w:t>
      </w:r>
      <w:r w:rsidR="00947809" w:rsidRPr="00947809">
        <w:rPr>
          <w:rFonts w:cs="Arial"/>
        </w:rPr>
        <w:t>poste localizado na Rua Machado de Assis, em frente ao nº 140, na Vila Zezé, em Jacareí.</w:t>
      </w:r>
    </w:p>
    <w:p w:rsidR="00947809" w:rsidRDefault="00947809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Conforme ilustrado na foto anexa, o referido poste foi danificado.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947809" w:rsidRPr="00947809">
        <w:rPr>
          <w:rFonts w:cs="Arial"/>
        </w:rPr>
        <w:t>concessionária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947809" w:rsidRDefault="00700086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947809">
        <w:rPr>
          <w:rFonts w:cs="Arial"/>
        </w:rPr>
        <w:t>2 de dezembro de 2020.</w:t>
      </w:r>
    </w:p>
    <w:p w:rsidR="00947809" w:rsidRDefault="00947809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47809" w:rsidRDefault="00947809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47809" w:rsidRPr="005D429C" w:rsidRDefault="00947809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47809" w:rsidRDefault="00947809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DEM</w:t>
      </w:r>
    </w:p>
    <w:p w:rsidR="00947809" w:rsidRDefault="00947809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947809" w:rsidRPr="00F17248" w:rsidRDefault="00124B7A" w:rsidP="00947809">
      <w:pPr>
        <w:pStyle w:val="Pr-Fotos"/>
      </w:pPr>
      <w:bookmarkStart w:id="0" w:name="_GoBack"/>
      <w:bookmarkEnd w:id="0"/>
      <w:r>
        <w:rPr>
          <w:noProof/>
          <w:lang w:eastAsia="pt-BR"/>
        </w:rPr>
        <w:lastRenderedPageBreak/>
        <w:drawing>
          <wp:inline distT="0" distB="0" distL="0" distR="0" wp14:anchorId="53D67CBD">
            <wp:extent cx="5958840" cy="4472940"/>
            <wp:effectExtent l="0" t="0" r="381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447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47809" w:rsidRPr="00F1724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B03" w:rsidRDefault="00B90B03">
      <w:r>
        <w:separator/>
      </w:r>
    </w:p>
  </w:endnote>
  <w:endnote w:type="continuationSeparator" w:id="0">
    <w:p w:rsidR="00B90B03" w:rsidRDefault="00B9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B03" w:rsidRDefault="00B90B03">
      <w:r>
        <w:separator/>
      </w:r>
    </w:p>
  </w:footnote>
  <w:footnote w:type="continuationSeparator" w:id="0">
    <w:p w:rsidR="00B90B03" w:rsidRDefault="00B90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947809">
      <w:rPr>
        <w:rFonts w:cs="Arial"/>
        <w:b/>
        <w:sz w:val="20"/>
        <w:szCs w:val="20"/>
        <w:u w:val="single"/>
      </w:rPr>
      <w:t>508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947809" w:rsidRPr="00947809">
      <w:rPr>
        <w:rFonts w:cs="Arial"/>
        <w:b/>
        <w:sz w:val="20"/>
        <w:szCs w:val="20"/>
        <w:u w:val="single"/>
      </w:rPr>
      <w:t xml:space="preserve"> - Vereador Valmir do Parque Meia Lua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24B7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24B7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24B7A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B498D"/>
    <w:rsid w:val="003E188F"/>
    <w:rsid w:val="003F7497"/>
    <w:rsid w:val="00412795"/>
    <w:rsid w:val="004131CC"/>
    <w:rsid w:val="00426A3A"/>
    <w:rsid w:val="00445771"/>
    <w:rsid w:val="00462383"/>
    <w:rsid w:val="00480DFB"/>
    <w:rsid w:val="00483452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47809"/>
    <w:rsid w:val="009768E6"/>
    <w:rsid w:val="00982895"/>
    <w:rsid w:val="009A2ABD"/>
    <w:rsid w:val="009B207E"/>
    <w:rsid w:val="009B32F8"/>
    <w:rsid w:val="009C29CD"/>
    <w:rsid w:val="009C32F0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90B03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8365B"/>
    <w:rsid w:val="00DB23E5"/>
    <w:rsid w:val="00DB2860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FD6AF-24B5-43A5-BE93-FCCCE79C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2</Pages>
  <Words>118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2020-11-30T20:18:00Z</cp:lastPrinted>
  <dcterms:created xsi:type="dcterms:W3CDTF">2020-11-30T20:18:00Z</dcterms:created>
  <dcterms:modified xsi:type="dcterms:W3CDTF">2020-12-01T12:39:00Z</dcterms:modified>
</cp:coreProperties>
</file>